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Camborne and Redruth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Camborne and Redruth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Camborne and Redruth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Camborne and Redruth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Camborne and Redruth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Camborne and Redruth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Camborne and Redruth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Camborne and Redruth is estimated to be </w:t>
      </w:r>
      <w:r w:rsidRPr="00773DF7">
        <w:rPr>
          <w:rFonts w:ascii="Libre Franklin Light" w:eastAsia="Times New Roman" w:hAnsi="Libre Franklin Light" w:cs="Calibri Light"/>
          <w:b/>
          <w:bCs/>
          <w:color w:val="C45911" w:themeColor="accent2" w:themeShade="BF"/>
        </w:rPr>
        <w:t xml:space="preserve">£1,215,966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Camborne and Redruth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Camborne and Redruth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Camborne and Redruth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Camborne and Redruth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mborne and Redr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Camborne and Redruth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mborne and Redr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Camborne and Redruth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Camborne and Redruth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mborne and Redr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Camborne and Redruth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Camborne and Redruth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Camborne and Redruth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Camborne and Redruth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Camborne and Redruth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Camborne and Redruth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£1,215,966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Camborne and Redruth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£19,806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£409,601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£733,834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£1,215,966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Camborne and Redruth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Camborne and Redruth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Camborne and Redruth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Camborne and Redruth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Camborne and Redruth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Camborne and Redruth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Camborne and Redruth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Camborne and Redruth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Camborne and Redruth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Camborne and Redruth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Camborne and Redruth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Camborne and Redruth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32F28A2-2380-4904-B7D4-4C36E7F85E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